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CF1" w:rsidRPr="00217CF1" w:rsidRDefault="00217CF1">
      <w:pPr>
        <w:rPr>
          <w:rFonts w:ascii="Sylfaen" w:hAnsi="Sylfaen"/>
          <w:b/>
          <w:lang w:val="ka-GE"/>
        </w:rPr>
      </w:pPr>
      <w:r w:rsidRPr="00217CF1">
        <w:rPr>
          <w:rFonts w:ascii="Sylfaen" w:hAnsi="Sylfaen"/>
          <w:b/>
          <w:noProof/>
        </w:rPr>
        <w:drawing>
          <wp:anchor distT="0" distB="0" distL="114300" distR="114300" simplePos="0" relativeHeight="251663360" behindDoc="0" locked="0" layoutInCell="1" allowOverlap="1" wp14:anchorId="3D52CBBF" wp14:editId="2C5F20DA">
            <wp:simplePos x="0" y="0"/>
            <wp:positionH relativeFrom="margin">
              <wp:align>left</wp:align>
            </wp:positionH>
            <wp:positionV relativeFrom="paragraph">
              <wp:posOffset>323380</wp:posOffset>
            </wp:positionV>
            <wp:extent cx="2834078" cy="3778140"/>
            <wp:effectExtent l="0" t="0" r="4445" b="0"/>
            <wp:wrapSquare wrapText="bothSides"/>
            <wp:docPr id="8" name="Picture 8" descr="\\wss02\Home$\rburdiladze\Desktop\IMG_20211012_133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wss02\Home$\rburdiladze\Desktop\IMG_20211012_1336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078" cy="377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17CF1">
        <w:rPr>
          <w:rFonts w:ascii="Sylfaen" w:hAnsi="Sylfaen"/>
          <w:b/>
          <w:noProof/>
        </w:rPr>
        <w:drawing>
          <wp:anchor distT="0" distB="0" distL="114300" distR="114300" simplePos="0" relativeHeight="251661312" behindDoc="0" locked="0" layoutInCell="1" allowOverlap="1" wp14:anchorId="27B97B87" wp14:editId="11C4B041">
            <wp:simplePos x="0" y="0"/>
            <wp:positionH relativeFrom="column">
              <wp:posOffset>3037205</wp:posOffset>
            </wp:positionH>
            <wp:positionV relativeFrom="paragraph">
              <wp:posOffset>301625</wp:posOffset>
            </wp:positionV>
            <wp:extent cx="2833370" cy="3776980"/>
            <wp:effectExtent l="0" t="0" r="5080" b="0"/>
            <wp:wrapSquare wrapText="bothSides"/>
            <wp:docPr id="5" name="Picture 5" descr="\\wss02\Home$\rburdiladze\Desktop\IMG_20211012_132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IMG_20211012_13205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370" cy="377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17CF1">
        <w:rPr>
          <w:rFonts w:ascii="Sylfaen" w:hAnsi="Sylfaen"/>
          <w:b/>
          <w:lang w:val="ka-GE"/>
        </w:rPr>
        <w:t>აგს კაბალი სატრანსფორმატორო ქვესადგური</w:t>
      </w:r>
    </w:p>
    <w:p w:rsidR="00217CF1" w:rsidRDefault="00217CF1" w:rsidP="00217CF1">
      <w:pPr>
        <w:jc w:val="right"/>
        <w:rPr>
          <w:rFonts w:ascii="Sylfaen" w:hAnsi="Sylfaen"/>
          <w:lang w:val="ka-GE"/>
        </w:rPr>
      </w:pPr>
      <w:r w:rsidRPr="00217CF1">
        <w:rPr>
          <w:rFonts w:ascii="Sylfaen" w:hAnsi="Sylfaen"/>
          <w:noProof/>
        </w:rPr>
        <w:drawing>
          <wp:anchor distT="0" distB="0" distL="114300" distR="114300" simplePos="0" relativeHeight="251664384" behindDoc="0" locked="0" layoutInCell="1" allowOverlap="1" wp14:anchorId="26444CC8" wp14:editId="25426894">
            <wp:simplePos x="0" y="0"/>
            <wp:positionH relativeFrom="margin">
              <wp:align>left</wp:align>
            </wp:positionH>
            <wp:positionV relativeFrom="paragraph">
              <wp:posOffset>4106490</wp:posOffset>
            </wp:positionV>
            <wp:extent cx="2865610" cy="3820177"/>
            <wp:effectExtent l="0" t="0" r="0" b="0"/>
            <wp:wrapSquare wrapText="bothSides"/>
            <wp:docPr id="10" name="Picture 10" descr="\\wss02\Home$\rburdiladze\Desktop\IMG_20211012_132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wss02\Home$\rburdiladze\Desktop\IMG_20211012_13201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610" cy="3820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7CF1" w:rsidRPr="00217CF1" w:rsidRDefault="00217CF1" w:rsidP="00217CF1">
      <w:pPr>
        <w:rPr>
          <w:rFonts w:ascii="Sylfaen" w:hAnsi="Sylfaen"/>
          <w:lang w:val="ka-GE"/>
        </w:rPr>
      </w:pPr>
      <w:r w:rsidRPr="00217CF1">
        <w:rPr>
          <w:rFonts w:ascii="Sylfaen" w:hAnsi="Sylfaen"/>
          <w:noProof/>
        </w:rPr>
        <w:drawing>
          <wp:inline distT="0" distB="0" distL="0" distR="0" wp14:anchorId="0C43928D" wp14:editId="1759E0CD">
            <wp:extent cx="2827860" cy="3769852"/>
            <wp:effectExtent l="0" t="0" r="0" b="2540"/>
            <wp:docPr id="11" name="Picture 11" descr="\\wss02\Home$\rburdiladze\Desktop\IMG_20220329_163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wss02\Home$\rburdiladze\Desktop\IMG_20220329_16315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970" cy="3807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6DC" w:rsidRDefault="00217CF1" w:rsidP="00217CF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1.სატრანსფორმატორო ქვესადგური </w:t>
      </w:r>
      <w:r w:rsidR="00FC36DC">
        <w:rPr>
          <w:rFonts w:ascii="Sylfaen" w:hAnsi="Sylfaen"/>
          <w:lang w:val="ka-GE"/>
        </w:rPr>
        <w:t>გამართულ მდგომარეობაშია</w:t>
      </w:r>
      <w:r w:rsidR="0020208A">
        <w:rPr>
          <w:rFonts w:ascii="Sylfaen" w:hAnsi="Sylfaen"/>
        </w:rPr>
        <w:t>.                                                            2.</w:t>
      </w:r>
      <w:r w:rsidR="0020208A">
        <w:rPr>
          <w:rFonts w:ascii="Sylfaen" w:hAnsi="Sylfaen"/>
          <w:lang w:val="ka-GE"/>
        </w:rPr>
        <w:t xml:space="preserve">მაღალი ძაბვისა და აღრიცხვის კვანძის კუსტარული მცველები უნდა შეიცვალოს </w:t>
      </w:r>
      <w:bookmarkStart w:id="0" w:name="_GoBack"/>
      <w:r w:rsidR="0020208A">
        <w:rPr>
          <w:rFonts w:ascii="Sylfaen" w:hAnsi="Sylfaen"/>
          <w:lang w:val="ka-GE"/>
        </w:rPr>
        <w:t>კალიბრული მცველებით.</w:t>
      </w:r>
    </w:p>
    <w:bookmarkEnd w:id="0"/>
    <w:p w:rsidR="0020208A" w:rsidRPr="0020208A" w:rsidRDefault="0020208A" w:rsidP="00217CF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3. საჰაერო გამთიშველი საჭიროებს შეკეთებას.</w:t>
      </w:r>
    </w:p>
    <w:p w:rsidR="0020208A" w:rsidRPr="0020208A" w:rsidRDefault="0020208A" w:rsidP="00217CF1">
      <w:pPr>
        <w:rPr>
          <w:rFonts w:ascii="Sylfaen" w:hAnsi="Sylfaen"/>
        </w:rPr>
      </w:pPr>
    </w:p>
    <w:p w:rsidR="00217CF1" w:rsidRPr="00217CF1" w:rsidRDefault="00217CF1" w:rsidP="00217CF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textWrapping" w:clear="all"/>
      </w:r>
    </w:p>
    <w:p w:rsidR="00217CF1" w:rsidRPr="00217CF1" w:rsidRDefault="00217CF1" w:rsidP="00217CF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textWrapping" w:clear="all"/>
      </w:r>
    </w:p>
    <w:p w:rsidR="00217CF1" w:rsidRPr="00217CF1" w:rsidRDefault="00217CF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textWrapping" w:clear="all"/>
      </w:r>
      <w:r>
        <w:rPr>
          <w:rFonts w:ascii="Sylfaen" w:hAnsi="Sylfaen"/>
          <w:lang w:val="ka-GE"/>
        </w:rPr>
        <w:br w:type="textWrapping" w:clear="all"/>
      </w:r>
    </w:p>
    <w:sectPr w:rsidR="00217CF1" w:rsidRPr="00217C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CF1"/>
    <w:rsid w:val="0020208A"/>
    <w:rsid w:val="00217CF1"/>
    <w:rsid w:val="00847BB8"/>
    <w:rsid w:val="00FC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83361"/>
  <w15:chartTrackingRefBased/>
  <w15:docId w15:val="{A491A584-DB21-4B64-B780-E0D5C27D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2B774074</Template>
  <TotalTime>1</TotalTime>
  <Pages>2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2</cp:revision>
  <dcterms:created xsi:type="dcterms:W3CDTF">2022-05-23T05:45:00Z</dcterms:created>
  <dcterms:modified xsi:type="dcterms:W3CDTF">2022-05-23T05:45:00Z</dcterms:modified>
</cp:coreProperties>
</file>